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5E1F827A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37577D">
        <w:rPr>
          <w:b/>
          <w:lang w:val="nl-NL"/>
        </w:rPr>
        <w:t>5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586B5106" w14:textId="77777777" w:rsidR="002E2B4B" w:rsidRDefault="002E2B4B" w:rsidP="002E2B4B">
      <w:pPr>
        <w:rPr>
          <w:lang w:val="nl-NL"/>
        </w:rPr>
      </w:pPr>
    </w:p>
    <w:p w14:paraId="28102B9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75760E5C" w14:textId="341023E4" w:rsidR="005363C9" w:rsidRDefault="005363C9" w:rsidP="00F93692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 w:rsidR="00297EB8"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 w:rsidR="00AF49C8">
        <w:rPr>
          <w:lang w:val="nl-NL"/>
        </w:rPr>
        <w:t>n</w:t>
      </w:r>
      <w:r w:rsidRPr="005363C9">
        <w:rPr>
          <w:lang w:val="nl-NL"/>
        </w:rPr>
        <w:t xml:space="preserve">. Met dit sanctiepakket introduceert de Europese Unie een verbod op het gunnen van overheidsopdrachten aan een Russische partij. </w:t>
      </w:r>
    </w:p>
    <w:p w14:paraId="3D3B6796" w14:textId="01DA082A" w:rsidR="00AF49C8" w:rsidRPr="00AF49C8" w:rsidRDefault="00AF49C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>Het verbod heeft betrekking op gunning van overheidsopdrachten met:</w:t>
      </w:r>
    </w:p>
    <w:p w14:paraId="2B01B631" w14:textId="26608E03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met een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Russische nationaliteit en personen of rechtspersonen (bedrijven, entiteiten of organen) die gevestigd zijn in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Rusland;</w:t>
      </w:r>
    </w:p>
    <w:p w14:paraId="7BB74153" w14:textId="2A668FAF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 zoals hierboven genoemd; en</w:t>
      </w:r>
    </w:p>
    <w:p w14:paraId="3F446B53" w14:textId="47916EDD" w:rsidR="005363C9" w:rsidRPr="000C5838" w:rsidRDefault="00AF49C8" w:rsidP="000C583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of 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handelen in belang van of op aanwijzing van een bovengenoemde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</w:t>
      </w:r>
      <w:r w:rsidR="000C5838">
        <w:rPr>
          <w:rFonts w:cs="Arial"/>
          <w:color w:val="000000" w:themeColor="text1"/>
          <w:lang w:val="nl-NL"/>
        </w:rPr>
        <w:t xml:space="preserve">, </w:t>
      </w:r>
      <w:r w:rsidR="000C5838" w:rsidRPr="000C5838">
        <w:rPr>
          <w:rFonts w:cs="Arial"/>
          <w:color w:val="000000" w:themeColor="text1"/>
          <w:lang w:val="nl-NL"/>
        </w:rPr>
        <w:t>met inbegrip van onderaannemers, leveranciers of entiteiten wier capaciteit wordt ingeroepen, wanneer zij meer dan 10 % van de waarde van de opdracht vertegenwoordigen</w:t>
      </w:r>
      <w:r w:rsidR="001A5660">
        <w:rPr>
          <w:rFonts w:cs="Arial"/>
          <w:color w:val="000000" w:themeColor="text1"/>
          <w:lang w:val="nl-NL"/>
        </w:rPr>
        <w:t>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0C5838"/>
    <w:rsid w:val="00170B91"/>
    <w:rsid w:val="0019447B"/>
    <w:rsid w:val="001A5660"/>
    <w:rsid w:val="002653C2"/>
    <w:rsid w:val="00297EB8"/>
    <w:rsid w:val="002E2B4B"/>
    <w:rsid w:val="00337847"/>
    <w:rsid w:val="00343948"/>
    <w:rsid w:val="00365AA9"/>
    <w:rsid w:val="00375321"/>
    <w:rsid w:val="0037577D"/>
    <w:rsid w:val="003F416B"/>
    <w:rsid w:val="0046388F"/>
    <w:rsid w:val="00525186"/>
    <w:rsid w:val="005363C9"/>
    <w:rsid w:val="00591F29"/>
    <w:rsid w:val="005F7351"/>
    <w:rsid w:val="006152DE"/>
    <w:rsid w:val="009813D6"/>
    <w:rsid w:val="009C548F"/>
    <w:rsid w:val="009C7FCE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9AEF8DA6BF3448B5BB3BAB25CA9FE" ma:contentTypeVersion="15" ma:contentTypeDescription="Een nieuw document maken." ma:contentTypeScope="" ma:versionID="c0edc934c2b1af23216f10c3f892e6d1">
  <xsd:schema xmlns:xsd="http://www.w3.org/2001/XMLSchema" xmlns:xs="http://www.w3.org/2001/XMLSchema" xmlns:p="http://schemas.microsoft.com/office/2006/metadata/properties" xmlns:ns2="52a734f4-39c2-4d1b-8c71-502bb8a96621" xmlns:ns3="b6a4a5ed-311c-4871-9d40-8826a41e9108" targetNamespace="http://schemas.microsoft.com/office/2006/metadata/properties" ma:root="true" ma:fieldsID="fea6d7e60bd5aa02b44a1177f90d8e46" ns2:_="" ns3:_="">
    <xsd:import namespace="52a734f4-39c2-4d1b-8c71-502bb8a96621"/>
    <xsd:import namespace="b6a4a5ed-311c-4871-9d40-8826a41e91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Raming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734f4-39c2-4d1b-8c71-502bb8a966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Raming" ma:index="19" nillable="true" ma:displayName="Raming" ma:format="Dropdown" ma:internalName="Raming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bf2c30e6-f3f8-42d7-96ba-ec1ccc1389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4a5ed-311c-4871-9d40-8826a41e910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709d57-28db-4659-80f8-25d6e9858c6b}" ma:internalName="TaxCatchAll" ma:showField="CatchAllData" ma:web="b6a4a5ed-311c-4871-9d40-8826a41e91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734f4-39c2-4d1b-8c71-502bb8a96621">
      <Terms xmlns="http://schemas.microsoft.com/office/infopath/2007/PartnerControls"/>
    </lcf76f155ced4ddcb4097134ff3c332f>
    <TaxCatchAll xmlns="b6a4a5ed-311c-4871-9d40-8826a41e9108" xsi:nil="true"/>
    <Raming xmlns="52a734f4-39c2-4d1b-8c71-502bb8a96621" xsi:nil="true"/>
  </documentManagement>
</p:properties>
</file>

<file path=customXml/itemProps1.xml><?xml version="1.0" encoding="utf-8"?>
<ds:datastoreItem xmlns:ds="http://schemas.openxmlformats.org/officeDocument/2006/customXml" ds:itemID="{1DC49906-E5B7-4FFB-B0B9-049F24EEB333}"/>
</file>

<file path=customXml/itemProps2.xml><?xml version="1.0" encoding="utf-8"?>
<ds:datastoreItem xmlns:ds="http://schemas.openxmlformats.org/officeDocument/2006/customXml" ds:itemID="{CF51A671-20A1-4788-8470-73CA3593F88A}"/>
</file>

<file path=customXml/itemProps3.xml><?xml version="1.0" encoding="utf-8"?>
<ds:datastoreItem xmlns:ds="http://schemas.openxmlformats.org/officeDocument/2006/customXml" ds:itemID="{E3026A73-DA91-4BF9-818D-68A32F54A412}"/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1</TotalTime>
  <Pages>1</Pages>
  <Words>210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1766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Pieterse-Smid, Vera</cp:lastModifiedBy>
  <cp:revision>3</cp:revision>
  <dcterms:created xsi:type="dcterms:W3CDTF">2022-05-20T13:25:00Z</dcterms:created>
  <dcterms:modified xsi:type="dcterms:W3CDTF">2022-05-20T13:31:00Z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ontentTypeId">
    <vt:lpwstr>0x01010024B9AEF8DA6BF3448B5BB3BAB25CA9FE</vt:lpwstr>
  </property>
</Properties>
</file>